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34D7A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51903DA0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25990A27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7B274AA3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2D675291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Martyn(q.v.).</w:t>
      </w:r>
    </w:p>
    <w:p w14:paraId="6FD7482F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>, published in</w:t>
      </w:r>
    </w:p>
    <w:p w14:paraId="30F9262A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p.34)</w:t>
      </w:r>
    </w:p>
    <w:p w14:paraId="6139F318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072FD7C2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5174E081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He father bequeathed her mattress, a pair of sheets, a pair of blankets,</w:t>
      </w:r>
    </w:p>
    <w:p w14:paraId="0BD58318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two </w:t>
      </w:r>
      <w:proofErr w:type="gramStart"/>
      <w:r>
        <w:rPr>
          <w:rFonts w:cs="Times New Roman"/>
          <w:szCs w:val="24"/>
        </w:rPr>
        <w:t>pillows</w:t>
      </w:r>
      <w:proofErr w:type="gramEnd"/>
      <w:r>
        <w:rPr>
          <w:rFonts w:cs="Times New Roman"/>
          <w:szCs w:val="24"/>
        </w:rPr>
        <w:t xml:space="preserve"> a canopy and red bedding.    (ibid.)</w:t>
      </w:r>
    </w:p>
    <w:p w14:paraId="1912D51C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02865F27" w14:textId="77777777" w:rsidR="00383708" w:rsidRDefault="00383708" w:rsidP="00383708">
      <w:pPr>
        <w:pStyle w:val="NoSpacing"/>
        <w:rPr>
          <w:rFonts w:cs="Times New Roman"/>
          <w:szCs w:val="24"/>
        </w:rPr>
      </w:pPr>
    </w:p>
    <w:p w14:paraId="77FD15AF" w14:textId="77777777" w:rsidR="00383708" w:rsidRDefault="00383708" w:rsidP="00383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2024</w:t>
      </w:r>
    </w:p>
    <w:p w14:paraId="78D168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20C1" w14:textId="77777777" w:rsidR="00383708" w:rsidRDefault="00383708" w:rsidP="009139A6">
      <w:r>
        <w:separator/>
      </w:r>
    </w:p>
  </w:endnote>
  <w:endnote w:type="continuationSeparator" w:id="0">
    <w:p w14:paraId="76FCADC0" w14:textId="77777777" w:rsidR="00383708" w:rsidRDefault="00383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5E2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55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09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1CD6" w14:textId="77777777" w:rsidR="00383708" w:rsidRDefault="00383708" w:rsidP="009139A6">
      <w:r>
        <w:separator/>
      </w:r>
    </w:p>
  </w:footnote>
  <w:footnote w:type="continuationSeparator" w:id="0">
    <w:p w14:paraId="0A31BACD" w14:textId="77777777" w:rsidR="00383708" w:rsidRDefault="00383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52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C4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B4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708"/>
    <w:rsid w:val="000666E0"/>
    <w:rsid w:val="002510B7"/>
    <w:rsid w:val="00270799"/>
    <w:rsid w:val="0038370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68DF"/>
  <w15:chartTrackingRefBased/>
  <w15:docId w15:val="{8A4C742E-C7C7-4F1F-9469-E4CFD48A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2024-04-21T20:15:00Z</dcterms:created>
  <dcterms:modified xsi:type="dcterms:W3CDTF">2024-04-21T20:16:00Z</dcterms:modified>
</cp:coreProperties>
</file>